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E45" w:rsidRDefault="00E14E45">
      <w:pPr>
        <w:ind w:left="-284" w:firstLine="142"/>
        <w:rPr>
          <w:sz w:val="24"/>
        </w:rPr>
      </w:pPr>
      <w:r>
        <w:rPr>
          <w:sz w:val="24"/>
        </w:rPr>
        <w:t>ΙΟΝΙΟ ΠΑΝΕΠΙΣΤΗΜΙΟ</w:t>
      </w:r>
    </w:p>
    <w:p w:rsidR="00E14E45" w:rsidRDefault="00E344DE" w:rsidP="00E344DE">
      <w:pPr>
        <w:ind w:left="-284" w:firstLine="142"/>
      </w:pPr>
      <w:r>
        <w:rPr>
          <w:sz w:val="24"/>
        </w:rPr>
        <w:t xml:space="preserve">Δ/ΝΣΗ ΣΠΟΥΔΩΝ ΚΑΙ ΦΟΙΤΗΤΙΚΗΣ ΜΕΡΙΜΝΑΣ            </w:t>
      </w:r>
      <w:r w:rsidR="00E14E45">
        <w:tab/>
        <w:t>ΑΥΞΩΝ ΑΡΙΘΜΟΣ:</w:t>
      </w:r>
      <w:r>
        <w:t xml:space="preserve"> </w:t>
      </w:r>
      <w:r w:rsidR="00E14E45">
        <w:t>....................</w:t>
      </w:r>
    </w:p>
    <w:p w:rsidR="00E344DE" w:rsidRDefault="00E344DE" w:rsidP="00E344DE">
      <w:pPr>
        <w:ind w:left="-284" w:firstLine="142"/>
        <w:rPr>
          <w:sz w:val="24"/>
        </w:rPr>
      </w:pPr>
      <w:r>
        <w:rPr>
          <w:sz w:val="24"/>
        </w:rPr>
        <w:t>Τμήμα Φοιτητικής Μέριμνας</w:t>
      </w:r>
    </w:p>
    <w:p w:rsidR="00E344DE" w:rsidRPr="00E344DE" w:rsidRDefault="00E344DE" w:rsidP="00E344DE">
      <w:pPr>
        <w:ind w:left="-284" w:firstLine="142"/>
      </w:pPr>
    </w:p>
    <w:p w:rsidR="00E14E45" w:rsidRDefault="00E14E45">
      <w:pPr>
        <w:jc w:val="center"/>
        <w:rPr>
          <w:b/>
          <w:sz w:val="28"/>
        </w:rPr>
      </w:pPr>
      <w:r>
        <w:rPr>
          <w:b/>
          <w:sz w:val="32"/>
        </w:rPr>
        <w:t>ΑΙΤΗΣΗ</w:t>
      </w:r>
    </w:p>
    <w:p w:rsidR="00E14E45" w:rsidRDefault="00E14E45">
      <w:pPr>
        <w:pStyle w:val="1"/>
      </w:pPr>
      <w:r>
        <w:t>ΓΙΑ ΠΑΡΟΧΗ ΔΩΡΕΑΝ ΣΙΤΙΣΗΣ</w:t>
      </w:r>
    </w:p>
    <w:p w:rsidR="00E14E45" w:rsidRDefault="00E14E45">
      <w:pPr>
        <w:jc w:val="both"/>
      </w:pPr>
    </w:p>
    <w:p w:rsidR="00E14E45" w:rsidRDefault="00E14E45">
      <w:pPr>
        <w:jc w:val="both"/>
      </w:pPr>
      <w:r>
        <w:rPr>
          <w:noProof/>
          <w:u w:val="single"/>
        </w:rPr>
        <w:pict>
          <v:rect id="_x0000_s1026" style="position:absolute;left:0;text-align:left;margin-left:0;margin-top:4.5pt;width:7in;height:659.3pt;z-index:-251659264;mso-position-horizontal:center" strokecolor="#0d0d0d" strokeweight="1pt">
            <v:fill r:id="rId4" o:title="90%" color2="#b2b2b2" type="pattern"/>
          </v:rect>
        </w:pict>
      </w:r>
    </w:p>
    <w:p w:rsidR="00E14E45" w:rsidRDefault="00E14E45">
      <w:pPr>
        <w:pStyle w:val="2"/>
      </w:pPr>
      <w:r>
        <w:rPr>
          <w:noProof/>
        </w:rPr>
        <w:pict>
          <v:rect id="_x0000_s1027" style="position:absolute;left:0;text-align:left;margin-left:374.8pt;margin-top:11pt;width:79.25pt;height:98.2pt;z-index:-251658240" strokecolor="#0d0d0d" strokeweight="1pt">
            <v:fill color2="#b2b2b2"/>
          </v:rect>
        </w:pict>
      </w:r>
      <w:r>
        <w:t>ΣΤΟΙΧΕΙΑ ΦΟΙΤΗΤΗ</w:t>
      </w:r>
    </w:p>
    <w:p w:rsidR="00E14E45" w:rsidRDefault="00E14E45">
      <w:pPr>
        <w:jc w:val="center"/>
        <w:rPr>
          <w:u w:val="single"/>
        </w:rPr>
      </w:pPr>
    </w:p>
    <w:p w:rsidR="00E14E45" w:rsidRDefault="00E14E45">
      <w:pPr>
        <w:spacing w:line="360" w:lineRule="auto"/>
        <w:jc w:val="both"/>
      </w:pPr>
      <w:r>
        <w:t>ΕΠΩΝΥΜΟ: ................................................................................................……….</w:t>
      </w:r>
    </w:p>
    <w:p w:rsidR="00E14E45" w:rsidRDefault="00E14E45">
      <w:pPr>
        <w:spacing w:line="360" w:lineRule="auto"/>
        <w:jc w:val="both"/>
        <w:rPr>
          <w:sz w:val="16"/>
        </w:rPr>
      </w:pPr>
      <w:r>
        <w:t xml:space="preserve">ΟΝΟΜΑ: ...................................................................................................………...                 </w:t>
      </w:r>
      <w:r>
        <w:rPr>
          <w:lang w:val="en-US"/>
        </w:rPr>
        <w:t xml:space="preserve">       </w:t>
      </w:r>
      <w:r>
        <w:t xml:space="preserve">  </w:t>
      </w:r>
      <w:r>
        <w:rPr>
          <w:sz w:val="16"/>
        </w:rPr>
        <w:t>φωτογραφία</w:t>
      </w:r>
    </w:p>
    <w:p w:rsidR="00E14E45" w:rsidRDefault="00E14E45">
      <w:pPr>
        <w:spacing w:line="360" w:lineRule="auto"/>
        <w:jc w:val="both"/>
      </w:pPr>
      <w:r>
        <w:t>ΟΝΟΜΑ ΠΑΤΡΟΣ: ....................................................................................………..</w:t>
      </w:r>
    </w:p>
    <w:p w:rsidR="00E14E45" w:rsidRDefault="00E14E45">
      <w:pPr>
        <w:spacing w:line="360" w:lineRule="auto"/>
        <w:jc w:val="both"/>
      </w:pPr>
      <w:r>
        <w:t>ΔΙΕΥΘΥΝΣΗ: (μόν.κατ.)</w:t>
      </w:r>
      <w:r w:rsidR="00E344DE">
        <w:t xml:space="preserve"> </w:t>
      </w:r>
      <w:r>
        <w:t>...............................................................................……....</w:t>
      </w:r>
    </w:p>
    <w:p w:rsidR="00E14E45" w:rsidRDefault="00E14E45" w:rsidP="00E344DE">
      <w:pPr>
        <w:spacing w:line="360" w:lineRule="auto"/>
        <w:jc w:val="both"/>
      </w:pPr>
      <w:r>
        <w:t>ΤΗΛ.: ............................................................................................................……….</w:t>
      </w:r>
    </w:p>
    <w:p w:rsidR="00E14E45" w:rsidRDefault="00E14E45">
      <w:pPr>
        <w:spacing w:line="360" w:lineRule="auto"/>
        <w:jc w:val="both"/>
      </w:pPr>
      <w:r>
        <w:t>ΤΜΗΜΑ:</w:t>
      </w:r>
      <w:r w:rsidR="00E344DE">
        <w:t xml:space="preserve"> </w:t>
      </w:r>
      <w:r>
        <w:t>....................................................................................................................</w:t>
      </w:r>
    </w:p>
    <w:p w:rsidR="00E14E45" w:rsidRDefault="00E14E45">
      <w:pPr>
        <w:spacing w:line="360" w:lineRule="auto"/>
        <w:jc w:val="both"/>
      </w:pPr>
      <w:r>
        <w:t>ΕΤΟΣ ΕΓΓΡΑΦΗΣ ΣΤΟ ΤΜΗΜΑ:</w:t>
      </w:r>
      <w:r w:rsidR="00E344DE">
        <w:t xml:space="preserve"> </w:t>
      </w:r>
      <w:r>
        <w:t>..........................................................................</w:t>
      </w:r>
    </w:p>
    <w:p w:rsidR="00E14E45" w:rsidRDefault="00E14E45">
      <w:pPr>
        <w:spacing w:line="360" w:lineRule="auto"/>
        <w:jc w:val="both"/>
      </w:pPr>
      <w:r>
        <w:t>ΕΞΑΜΗΝΟ ΠΟΥ ΔΙΑΝΥΕΙ Ο ΦΟΙΤΗΤΗΣ:</w:t>
      </w:r>
      <w:r w:rsidR="00E344DE">
        <w:t xml:space="preserve"> </w:t>
      </w:r>
      <w:r>
        <w:t>..........................................................</w:t>
      </w:r>
      <w:r>
        <w:tab/>
      </w:r>
      <w:r>
        <w:tab/>
        <w:t xml:space="preserve">(Α, Γ </w:t>
      </w:r>
      <w:r w:rsidR="00CD1278">
        <w:t xml:space="preserve"> </w:t>
      </w:r>
      <w:r>
        <w:t>κλπ.)</w:t>
      </w:r>
    </w:p>
    <w:p w:rsidR="00E14E45" w:rsidRDefault="00E344DE">
      <w:pPr>
        <w:spacing w:line="360" w:lineRule="auto"/>
        <w:jc w:val="both"/>
        <w:rPr>
          <w:lang w:val="en-US"/>
        </w:rPr>
      </w:pPr>
      <w:r>
        <w:t xml:space="preserve">ΑΡΙΘΜΟΣ ΜΗΤΡΩΟΥ: </w:t>
      </w:r>
      <w:r w:rsidR="00E14E45">
        <w:t>............................................................................................</w:t>
      </w:r>
    </w:p>
    <w:p w:rsidR="00E14E45" w:rsidRDefault="00E14E45">
      <w:pPr>
        <w:spacing w:line="360" w:lineRule="auto"/>
        <w:jc w:val="both"/>
        <w:rPr>
          <w:lang w:val="en-US"/>
        </w:rPr>
      </w:pPr>
    </w:p>
    <w:p w:rsidR="00E14E45" w:rsidRDefault="00E14E45">
      <w:pPr>
        <w:pStyle w:val="2"/>
        <w:spacing w:line="360" w:lineRule="auto"/>
      </w:pPr>
      <w:r>
        <w:t>ΤΡΟΠΟΣ ΕΙΣΑΓΩΓΗΣ</w:t>
      </w:r>
    </w:p>
    <w:p w:rsidR="00E14E45" w:rsidRDefault="00E14E45">
      <w:pPr>
        <w:spacing w:line="360" w:lineRule="auto"/>
        <w:jc w:val="both"/>
      </w:pPr>
      <w:r>
        <w:rPr>
          <w:b/>
        </w:rPr>
        <w:t>Α.</w:t>
      </w:r>
      <w:r>
        <w:t xml:space="preserve"> ΚΑΤΟΠΙΝ ΕΙΣΙΤΗΡΙΩΝ ΕΞΕΤΑΣΕΩΝ</w:t>
      </w:r>
      <w:r w:rsidR="00E344DE">
        <w:t xml:space="preserve">  </w:t>
      </w:r>
      <w:r>
        <w:tab/>
        <w:t>[   ]</w:t>
      </w:r>
    </w:p>
    <w:p w:rsidR="00E14E45" w:rsidRDefault="00E14E45">
      <w:pPr>
        <w:spacing w:line="360" w:lineRule="auto"/>
        <w:jc w:val="both"/>
      </w:pPr>
      <w:r>
        <w:rPr>
          <w:b/>
        </w:rPr>
        <w:t>Β.</w:t>
      </w:r>
      <w:r>
        <w:t xml:space="preserve"> ΚΑΤΟΠΙΝ ΜΕΤΕΓΓΡΑΦΗΣ</w:t>
      </w:r>
      <w:r>
        <w:tab/>
      </w:r>
      <w:r>
        <w:tab/>
      </w:r>
      <w:r w:rsidR="00E344DE">
        <w:t xml:space="preserve">      </w:t>
      </w:r>
      <w:r w:rsidR="00E344DE">
        <w:tab/>
      </w:r>
      <w:r>
        <w:t>[   ]</w:t>
      </w:r>
    </w:p>
    <w:p w:rsidR="00E14E45" w:rsidRDefault="00E14E45">
      <w:pPr>
        <w:spacing w:line="360" w:lineRule="auto"/>
        <w:jc w:val="both"/>
      </w:pPr>
      <w:r>
        <w:rPr>
          <w:b/>
        </w:rPr>
        <w:t>Γ.</w:t>
      </w:r>
      <w:r>
        <w:t xml:space="preserve"> ΚΑΤΟΠΙΝ ΚΑΤΑΤΑΞΕΩΣ </w:t>
      </w:r>
      <w:r>
        <w:tab/>
      </w:r>
      <w:r>
        <w:tab/>
      </w:r>
      <w:r w:rsidR="00E344DE">
        <w:tab/>
      </w:r>
      <w:r>
        <w:t>[   ]</w:t>
      </w:r>
    </w:p>
    <w:p w:rsidR="00E14E45" w:rsidRDefault="00E14E45">
      <w:pPr>
        <w:spacing w:line="360" w:lineRule="auto"/>
        <w:jc w:val="both"/>
        <w:rPr>
          <w:sz w:val="16"/>
        </w:rPr>
      </w:pPr>
      <w:r>
        <w:rPr>
          <w:b/>
        </w:rPr>
        <w:t>Δ.</w:t>
      </w:r>
      <w:r>
        <w:t xml:space="preserve"> ΕΙΔΙΚΗ ΚΑΤΗΓΟΡΙΑ</w:t>
      </w:r>
      <w:r>
        <w:tab/>
      </w:r>
      <w:r>
        <w:tab/>
      </w:r>
      <w:r w:rsidR="00E344DE">
        <w:tab/>
      </w:r>
      <w:r>
        <w:tab/>
        <w:t>[   ]</w:t>
      </w:r>
      <w:r>
        <w:tab/>
      </w:r>
      <w:r>
        <w:tab/>
      </w:r>
      <w:r>
        <w:tab/>
      </w:r>
      <w:r>
        <w:tab/>
      </w:r>
      <w:r>
        <w:rPr>
          <w:sz w:val="16"/>
        </w:rPr>
        <w:t>οι [  ] συμπληρώνονται με Χ</w:t>
      </w:r>
    </w:p>
    <w:p w:rsidR="00E14E45" w:rsidRDefault="00E14E45">
      <w:pPr>
        <w:spacing w:line="360" w:lineRule="auto"/>
        <w:jc w:val="both"/>
        <w:rPr>
          <w:sz w:val="16"/>
        </w:rPr>
      </w:pPr>
    </w:p>
    <w:p w:rsidR="00E14E45" w:rsidRDefault="00E14E45">
      <w:pPr>
        <w:spacing w:line="360" w:lineRule="auto"/>
        <w:jc w:val="both"/>
        <w:rPr>
          <w:sz w:val="16"/>
        </w:rPr>
      </w:pPr>
    </w:p>
    <w:p w:rsidR="00E14E45" w:rsidRDefault="00E14E45">
      <w:pPr>
        <w:spacing w:line="480" w:lineRule="auto"/>
        <w:jc w:val="both"/>
      </w:pPr>
      <w:r>
        <w:t>ΖΗΤΟΥΜΕΝΟ ΔΙΑΣΤΗΜΑ ΠΑΡΟΧΗΣ ΔΩΡΕΑΝ ΣΙΤΙΣΗΣ:</w:t>
      </w:r>
      <w:r w:rsidR="00E344DE">
        <w:t xml:space="preserve"> </w:t>
      </w:r>
      <w:r>
        <w:t>..............................................................……………...</w:t>
      </w:r>
    </w:p>
    <w:p w:rsidR="00E14E45" w:rsidRDefault="00E14E45">
      <w:pPr>
        <w:spacing w:line="480" w:lineRule="auto"/>
        <w:jc w:val="both"/>
        <w:rPr>
          <w:i/>
        </w:rPr>
      </w:pPr>
      <w:r>
        <w:t xml:space="preserve">........................................................................................................................................................................ </w:t>
      </w:r>
      <w:r>
        <w:rPr>
          <w:i/>
        </w:rPr>
        <w:t>.</w:t>
      </w:r>
    </w:p>
    <w:p w:rsidR="00E344DE" w:rsidRDefault="00E344DE">
      <w:pPr>
        <w:pStyle w:val="2"/>
        <w:spacing w:line="360" w:lineRule="auto"/>
        <w:rPr>
          <w:lang w:val="en-US"/>
        </w:rPr>
      </w:pPr>
    </w:p>
    <w:p w:rsidR="00E14E45" w:rsidRDefault="00E14E45">
      <w:pPr>
        <w:pStyle w:val="2"/>
        <w:spacing w:line="360" w:lineRule="auto"/>
      </w:pPr>
      <w:r>
        <w:t>ΣΥΝΗΜΜΕΝΑ ΔΙΚΑΙΟΛΟΓΗΤΙΚΑ</w:t>
      </w:r>
    </w:p>
    <w:p w:rsidR="00E14E45" w:rsidRPr="00E70429" w:rsidRDefault="00E14E45">
      <w:pPr>
        <w:spacing w:line="360" w:lineRule="auto"/>
        <w:jc w:val="both"/>
        <w:rPr>
          <w:lang w:val="en-US"/>
        </w:rPr>
      </w:pPr>
      <w:r>
        <w:sym w:font="Symbol" w:char="F0B7"/>
      </w:r>
      <w:r>
        <w:t xml:space="preserve"> [   ]  ΕΚΚΑΘΑΡΙΣΤΙΚΟ ΣΗΜΕΙΩΜΑ ΕΦΟΡΙΑΣ</w:t>
      </w:r>
      <w:r w:rsidR="00DC3DD5" w:rsidRPr="00DC3DD5">
        <w:t xml:space="preserve"> 200</w:t>
      </w:r>
      <w:r w:rsidR="00151D45">
        <w:rPr>
          <w:lang w:val="en-US"/>
        </w:rPr>
        <w:t>9</w:t>
      </w:r>
    </w:p>
    <w:p w:rsidR="00E14E45" w:rsidRDefault="00E14E45">
      <w:pPr>
        <w:spacing w:line="360" w:lineRule="auto"/>
        <w:jc w:val="both"/>
      </w:pPr>
      <w:r>
        <w:sym w:font="Symbol" w:char="F0B7"/>
      </w:r>
      <w:r>
        <w:t xml:space="preserve"> [   ]  ΠΙΣΤΟΠΟΙΗΤΙΚΟ ΟΙΚΟΓΕΝΕΙΑΚΗΣ ΚΑΤΑΣΤΑΣΗΣ</w:t>
      </w:r>
    </w:p>
    <w:p w:rsidR="00E14E45" w:rsidRDefault="00E14E45">
      <w:pPr>
        <w:spacing w:line="360" w:lineRule="auto"/>
        <w:jc w:val="both"/>
      </w:pPr>
      <w:r>
        <w:sym w:font="Symbol" w:char="F0B7"/>
      </w:r>
      <w:r>
        <w:t xml:space="preserve"> [   ]  ΥΠΕΥΘΥΝΗ ΔΗΛΩΣΗ Ν. 1599/86</w:t>
      </w:r>
    </w:p>
    <w:p w:rsidR="00E14E45" w:rsidRDefault="00E14E45">
      <w:pPr>
        <w:spacing w:line="360" w:lineRule="auto"/>
        <w:jc w:val="both"/>
      </w:pPr>
      <w:r>
        <w:sym w:font="Symbol" w:char="F0B7"/>
      </w:r>
      <w:r>
        <w:t xml:space="preserve"> [   ]  ΔΥΟ ΜΙΚΡΕΣ ΦΩΤΟΓΡΑΦΙΕΣ</w:t>
      </w:r>
    </w:p>
    <w:p w:rsidR="00E14E45" w:rsidRDefault="00E14E45">
      <w:pPr>
        <w:spacing w:line="360" w:lineRule="auto"/>
        <w:jc w:val="both"/>
      </w:pPr>
      <w:r>
        <w:sym w:font="Symbol" w:char="F0B7"/>
      </w:r>
      <w:r>
        <w:t xml:space="preserve"> [   ]  ΒΕΒΑΙΩΣΗ ΑΔΕΛΦΟΥ ΦΟΙΤΗΤΗ (εφόσον υπάρχει)</w:t>
      </w:r>
    </w:p>
    <w:p w:rsidR="00E14E45" w:rsidRDefault="00E14E45">
      <w:pPr>
        <w:spacing w:line="360" w:lineRule="auto"/>
        <w:jc w:val="both"/>
      </w:pPr>
      <w:r>
        <w:sym w:font="Symbol" w:char="F0B7"/>
      </w:r>
      <w:r>
        <w:t xml:space="preserve"> [   ]  ΒΕΒΑΙΩΣΗ ΠΡΟΞΕΝΙΚΗΣ ΑΡΧΗΣ  (μόνο για ομογενείς εξωτερικού)</w:t>
      </w:r>
    </w:p>
    <w:p w:rsidR="00E14E45" w:rsidRDefault="00E14E45">
      <w:pPr>
        <w:spacing w:line="360" w:lineRule="auto"/>
        <w:jc w:val="both"/>
      </w:pPr>
      <w:r>
        <w:sym w:font="Symbol" w:char="F0B7"/>
      </w:r>
      <w:r>
        <w:t xml:space="preserve"> [   ]  ΒΕΒΑΙΩΣΗ ΥΠ.Ε.Π.Θ. (μόνο για αλλοδαπούς-αλλογενείς)</w:t>
      </w:r>
    </w:p>
    <w:p w:rsidR="00E14E45" w:rsidRDefault="00E14E45">
      <w:pPr>
        <w:spacing w:line="360" w:lineRule="auto"/>
        <w:jc w:val="both"/>
      </w:pPr>
    </w:p>
    <w:p w:rsidR="00E344DE" w:rsidRDefault="00E14E45">
      <w:pPr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Κέρκυρα, ...........................</w:t>
      </w:r>
    </w:p>
    <w:p w:rsidR="00E344DE" w:rsidRDefault="00E344DE">
      <w:pPr>
        <w:spacing w:line="360" w:lineRule="auto"/>
        <w:jc w:val="both"/>
      </w:pPr>
    </w:p>
    <w:p w:rsidR="00E14E45" w:rsidRDefault="00E14E45">
      <w:pPr>
        <w:spacing w:line="360" w:lineRule="auto"/>
        <w:jc w:val="both"/>
        <w:rPr>
          <w:lang w:val="en-US"/>
        </w:rPr>
      </w:pPr>
      <w:r>
        <w:tab/>
      </w:r>
    </w:p>
    <w:p w:rsidR="00E14E45" w:rsidRDefault="00E14E45">
      <w:pPr>
        <w:spacing w:line="360" w:lineRule="auto"/>
        <w:ind w:left="5040" w:firstLine="720"/>
        <w:jc w:val="both"/>
        <w:rPr>
          <w:lang w:val="en-US"/>
        </w:rPr>
      </w:pPr>
    </w:p>
    <w:p w:rsidR="00E14E45" w:rsidRDefault="00E14E45">
      <w:pPr>
        <w:spacing w:line="360" w:lineRule="auto"/>
        <w:ind w:left="5040" w:firstLine="720"/>
        <w:jc w:val="both"/>
      </w:pPr>
      <w:r>
        <w:rPr>
          <w:lang w:val="en-US"/>
        </w:rPr>
        <w:t xml:space="preserve">  </w:t>
      </w:r>
      <w:r w:rsidR="00E344DE">
        <w:t xml:space="preserve">       </w:t>
      </w:r>
      <w:r>
        <w:rPr>
          <w:lang w:val="en-US"/>
        </w:rPr>
        <w:t xml:space="preserve">    </w:t>
      </w:r>
      <w:r>
        <w:t>(ΥΠΟΓΡΑΦΗ)</w:t>
      </w:r>
    </w:p>
    <w:sectPr w:rsidR="00E14E45">
      <w:pgSz w:w="11907" w:h="16840"/>
      <w:pgMar w:top="720" w:right="1225" w:bottom="1134" w:left="1225" w:header="720" w:footer="794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attachedTemplate r:id="rId1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compat/>
  <w:rsids>
    <w:rsidRoot w:val="003F232C"/>
    <w:rsid w:val="00151D45"/>
    <w:rsid w:val="003F232C"/>
    <w:rsid w:val="0040135F"/>
    <w:rsid w:val="00A24A6B"/>
    <w:rsid w:val="00A71306"/>
    <w:rsid w:val="00CD1278"/>
    <w:rsid w:val="00DC3DD5"/>
    <w:rsid w:val="00E14E45"/>
    <w:rsid w:val="00E344DE"/>
    <w:rsid w:val="00E70429"/>
    <w:rsid w:val="00FC0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dreas\Documents\NIKOS\eer\&#913;&#921;&#932;&#919;&#931;&#919;%20&#931;&#921;&#932;&#921;&#931;&#919;&#931;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ΑΙΤΗΣΗ ΣΙΤΙΣΗΣ</Template>
  <TotalTime>1</TotalTime>
  <Pages>1</Pages>
  <Words>332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A:\AITISI1.SAM</vt:lpstr>
    </vt:vector>
  </TitlesOfParts>
  <Company/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A:\AITISI1.SAM</dc:title>
  <dc:creator>andreas</dc:creator>
  <cp:lastModifiedBy>andreas</cp:lastModifiedBy>
  <cp:revision>1</cp:revision>
  <cp:lastPrinted>2007-09-07T06:22:00Z</cp:lastPrinted>
  <dcterms:created xsi:type="dcterms:W3CDTF">2009-10-11T15:29:00Z</dcterms:created>
  <dcterms:modified xsi:type="dcterms:W3CDTF">2009-10-11T15:30:00Z</dcterms:modified>
</cp:coreProperties>
</file>