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07C" w:rsidRDefault="005C007C" w:rsidP="00FF4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sz w:val="40"/>
          <w:szCs w:val="40"/>
        </w:rPr>
      </w:pPr>
    </w:p>
    <w:p w:rsidR="005C007C" w:rsidRPr="00DE6A28" w:rsidRDefault="005C007C" w:rsidP="00FF4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sz w:val="40"/>
          <w:szCs w:val="40"/>
        </w:rPr>
      </w:pPr>
      <w:r w:rsidRPr="00DE6A28">
        <w:rPr>
          <w:b/>
          <w:sz w:val="40"/>
          <w:szCs w:val="40"/>
        </w:rPr>
        <w:t>ΑΙΤΗΣΗ</w:t>
      </w:r>
    </w:p>
    <w:p w:rsidR="005C007C" w:rsidRPr="00DE6A28" w:rsidRDefault="005C007C" w:rsidP="00FF4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sz w:val="28"/>
          <w:szCs w:val="28"/>
        </w:rPr>
      </w:pPr>
      <w:r w:rsidRPr="00DE6A28">
        <w:rPr>
          <w:sz w:val="28"/>
          <w:szCs w:val="28"/>
        </w:rPr>
        <w:t>ΣΥΜΜΕΤΟΧΗΣ ΣΤΟ</w:t>
      </w:r>
      <w:r>
        <w:rPr>
          <w:sz w:val="28"/>
          <w:szCs w:val="28"/>
          <w:lang w:val="en-US"/>
        </w:rPr>
        <w:t>N</w:t>
      </w:r>
      <w:r w:rsidRPr="00DE6A28">
        <w:rPr>
          <w:sz w:val="28"/>
          <w:szCs w:val="28"/>
        </w:rPr>
        <w:t xml:space="preserve"> ΔΙΑΓΩΝΙΣΜΟ ΜΕΤΑΠΤΥΧΙΑΚΗΣ ΕΡΓΑΣΙΑΣ</w:t>
      </w:r>
    </w:p>
    <w:p w:rsidR="005C007C" w:rsidRPr="00DE6A28" w:rsidRDefault="005C007C" w:rsidP="00FF4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sz w:val="28"/>
          <w:szCs w:val="28"/>
        </w:rPr>
      </w:pPr>
      <w:r w:rsidRPr="00DE6A28">
        <w:rPr>
          <w:sz w:val="28"/>
          <w:szCs w:val="28"/>
        </w:rPr>
        <w:t>ΜΕ ΘΕΜΑ:</w:t>
      </w:r>
    </w:p>
    <w:p w:rsidR="005C007C" w:rsidRPr="005963F6" w:rsidRDefault="005C007C" w:rsidP="00D670B4">
      <w:pPr>
        <w:shd w:val="clear" w:color="auto" w:fill="FFFFFF"/>
        <w:spacing w:after="0" w:line="240" w:lineRule="auto"/>
        <w:jc w:val="center"/>
        <w:rPr>
          <w:rFonts w:ascii="Verdana" w:hAnsi="Verdana"/>
          <w:color w:val="000000"/>
          <w:sz w:val="28"/>
          <w:szCs w:val="28"/>
        </w:rPr>
      </w:pPr>
    </w:p>
    <w:p w:rsidR="005C007C" w:rsidRPr="005963F6" w:rsidRDefault="005C007C" w:rsidP="00D670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center"/>
        <w:rPr>
          <w:rFonts w:ascii="Verdana" w:hAnsi="Verdana"/>
          <w:b/>
          <w:bCs/>
          <w:color w:val="000000"/>
          <w:sz w:val="28"/>
          <w:szCs w:val="28"/>
        </w:rPr>
      </w:pPr>
      <w:r w:rsidRPr="005963F6">
        <w:rPr>
          <w:rFonts w:ascii="Arial" w:hAnsi="Arial" w:cs="Arial"/>
          <w:b/>
          <w:bCs/>
          <w:sz w:val="24"/>
          <w:szCs w:val="24"/>
        </w:rPr>
        <w:t xml:space="preserve">“ </w:t>
      </w:r>
      <w:r>
        <w:rPr>
          <w:rFonts w:ascii="Arial" w:hAnsi="Arial" w:cs="Arial"/>
          <w:b/>
          <w:bCs/>
          <w:sz w:val="24"/>
          <w:szCs w:val="24"/>
        </w:rPr>
        <w:t>ΕΠΙΧΕΙΡΗΜΑΤΙΚΗ ΗΘΙΚΗ ΓΙΑ ΒΙΩΣΙΜΗ ΟΙΚΟΝΟΜΙΚΗ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ΑΝΑΠΤΥΞΗ</w:t>
      </w:r>
      <w:r w:rsidRPr="005963F6">
        <w:rPr>
          <w:rFonts w:ascii="Arial" w:hAnsi="Arial" w:cs="Arial"/>
          <w:b/>
          <w:bCs/>
          <w:sz w:val="24"/>
          <w:szCs w:val="24"/>
        </w:rPr>
        <w:t>”</w:t>
      </w:r>
    </w:p>
    <w:p w:rsidR="005C007C" w:rsidRDefault="005C007C" w:rsidP="00FF4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/>
          <w:sz w:val="24"/>
          <w:u w:val="single"/>
        </w:rPr>
      </w:pPr>
    </w:p>
    <w:p w:rsidR="005C007C" w:rsidRDefault="005C007C" w:rsidP="00FF4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/>
          <w:sz w:val="24"/>
          <w:u w:val="single"/>
        </w:rPr>
      </w:pPr>
      <w:r>
        <w:rPr>
          <w:b/>
          <w:sz w:val="24"/>
          <w:u w:val="single"/>
        </w:rPr>
        <w:t>ΣΤΟΙΧΕΙΑ ΦΟΙΤΗΤΗ/ΙΑΣ</w:t>
      </w:r>
    </w:p>
    <w:p w:rsidR="005C007C" w:rsidRDefault="005C007C" w:rsidP="00FF4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/>
          <w:sz w:val="24"/>
        </w:rPr>
      </w:pPr>
    </w:p>
    <w:p w:rsidR="005C007C" w:rsidRPr="00DE6A28" w:rsidRDefault="005C007C" w:rsidP="00FF4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sz w:val="24"/>
        </w:rPr>
      </w:pPr>
      <w:r w:rsidRPr="00DE6A28">
        <w:rPr>
          <w:sz w:val="24"/>
        </w:rPr>
        <w:t xml:space="preserve">ΕΠΩΝΥΜΟ: </w:t>
      </w:r>
      <w:r w:rsidRPr="00DE6A28">
        <w:rPr>
          <w:sz w:val="24"/>
        </w:rPr>
        <w:tab/>
      </w:r>
      <w:r w:rsidRPr="00DE6A28">
        <w:rPr>
          <w:sz w:val="24"/>
        </w:rPr>
        <w:tab/>
      </w:r>
      <w:r w:rsidRPr="00DE6A28">
        <w:rPr>
          <w:sz w:val="24"/>
        </w:rPr>
        <w:tab/>
      </w:r>
      <w:r>
        <w:rPr>
          <w:sz w:val="24"/>
        </w:rPr>
        <w:tab/>
      </w:r>
      <w:r w:rsidRPr="00DE6A28">
        <w:rPr>
          <w:sz w:val="24"/>
        </w:rPr>
        <w:t>..........................</w:t>
      </w:r>
    </w:p>
    <w:p w:rsidR="005C007C" w:rsidRPr="00DE6A28" w:rsidRDefault="005C007C" w:rsidP="00FF4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sz w:val="24"/>
        </w:rPr>
      </w:pPr>
    </w:p>
    <w:p w:rsidR="005C007C" w:rsidRPr="00DE6A28" w:rsidRDefault="005C007C" w:rsidP="00FF4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sz w:val="24"/>
        </w:rPr>
      </w:pPr>
      <w:r w:rsidRPr="00DE6A28">
        <w:rPr>
          <w:sz w:val="24"/>
        </w:rPr>
        <w:t>ΟΝΟΜΑ</w:t>
      </w:r>
      <w:r w:rsidRPr="00DE6A28">
        <w:rPr>
          <w:sz w:val="24"/>
        </w:rPr>
        <w:tab/>
      </w:r>
      <w:r w:rsidRPr="00DE6A28">
        <w:rPr>
          <w:sz w:val="24"/>
        </w:rPr>
        <w:tab/>
      </w:r>
      <w:r w:rsidRPr="00DE6A28">
        <w:rPr>
          <w:sz w:val="24"/>
        </w:rPr>
        <w:tab/>
      </w:r>
      <w:r>
        <w:rPr>
          <w:sz w:val="24"/>
        </w:rPr>
        <w:tab/>
      </w:r>
      <w:r w:rsidRPr="00DE6A28">
        <w:rPr>
          <w:sz w:val="24"/>
        </w:rPr>
        <w:t>..........................</w:t>
      </w:r>
    </w:p>
    <w:p w:rsidR="005C007C" w:rsidRPr="00DE6A28" w:rsidRDefault="005C007C" w:rsidP="00FF4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sz w:val="24"/>
        </w:rPr>
      </w:pPr>
    </w:p>
    <w:p w:rsidR="005C007C" w:rsidRPr="00DE6A28" w:rsidRDefault="005C007C" w:rsidP="00FF4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sz w:val="24"/>
        </w:rPr>
      </w:pPr>
      <w:r w:rsidRPr="00DE6A28">
        <w:rPr>
          <w:sz w:val="24"/>
        </w:rPr>
        <w:t>ΟΝΟΜΑ ΠΑΤΡΟΣ:</w:t>
      </w:r>
      <w:r w:rsidRPr="00DE6A28">
        <w:rPr>
          <w:sz w:val="24"/>
        </w:rPr>
        <w:tab/>
      </w:r>
      <w:r w:rsidRPr="00DE6A28">
        <w:rPr>
          <w:sz w:val="24"/>
        </w:rPr>
        <w:tab/>
      </w:r>
      <w:r>
        <w:rPr>
          <w:sz w:val="24"/>
        </w:rPr>
        <w:tab/>
      </w:r>
      <w:r w:rsidRPr="00DE6A28">
        <w:rPr>
          <w:sz w:val="24"/>
        </w:rPr>
        <w:t>..........................</w:t>
      </w:r>
    </w:p>
    <w:p w:rsidR="005C007C" w:rsidRPr="00DE6A28" w:rsidRDefault="005C007C" w:rsidP="00FF4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sz w:val="24"/>
        </w:rPr>
      </w:pPr>
    </w:p>
    <w:p w:rsidR="005C007C" w:rsidRPr="00DE6A28" w:rsidRDefault="005C007C" w:rsidP="00FF4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sz w:val="24"/>
        </w:rPr>
      </w:pPr>
      <w:r w:rsidRPr="00DE6A28">
        <w:rPr>
          <w:sz w:val="24"/>
        </w:rPr>
        <w:t>ΤΗΛΕΦΩΝΟ ΕΠΙΚΟΙΝΩΝΙΑΣ:</w:t>
      </w:r>
      <w:r w:rsidRPr="00DE6A28">
        <w:rPr>
          <w:sz w:val="24"/>
        </w:rPr>
        <w:tab/>
      </w:r>
      <w:r>
        <w:rPr>
          <w:sz w:val="24"/>
        </w:rPr>
        <w:tab/>
      </w:r>
      <w:r w:rsidRPr="00DE6A28">
        <w:rPr>
          <w:sz w:val="24"/>
        </w:rPr>
        <w:t>...........................</w:t>
      </w:r>
    </w:p>
    <w:p w:rsidR="005C007C" w:rsidRPr="00DE6A28" w:rsidRDefault="005C007C" w:rsidP="00FF4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sz w:val="24"/>
        </w:rPr>
      </w:pPr>
    </w:p>
    <w:p w:rsidR="005C007C" w:rsidRPr="00DE6A28" w:rsidRDefault="005C007C" w:rsidP="00FF4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sz w:val="24"/>
        </w:rPr>
      </w:pPr>
      <w:r>
        <w:rPr>
          <w:sz w:val="24"/>
        </w:rPr>
        <w:t>ΗΛΕΚΤΡΟΝΙΚΟ ΤΑΧΥΔΡΟΜΕΙΟ</w:t>
      </w:r>
      <w:r w:rsidRPr="00DE6A28">
        <w:rPr>
          <w:sz w:val="24"/>
        </w:rPr>
        <w:t>:</w:t>
      </w:r>
      <w:r w:rsidRPr="00DE6A28">
        <w:rPr>
          <w:sz w:val="24"/>
        </w:rPr>
        <w:tab/>
        <w:t>...........................</w:t>
      </w:r>
    </w:p>
    <w:p w:rsidR="005C007C" w:rsidRPr="00DE6A28" w:rsidRDefault="005C007C" w:rsidP="00FF4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sz w:val="24"/>
          <w:u w:val="single"/>
        </w:rPr>
      </w:pPr>
    </w:p>
    <w:p w:rsidR="005C007C" w:rsidRPr="00DE6A28" w:rsidRDefault="005C007C" w:rsidP="00FF4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sz w:val="24"/>
        </w:rPr>
      </w:pPr>
      <w:r>
        <w:rPr>
          <w:sz w:val="24"/>
        </w:rPr>
        <w:t>Α.Μ. ΦΟΙΤΗΤΗ/ΑΣ</w:t>
      </w:r>
      <w:r>
        <w:rPr>
          <w:sz w:val="24"/>
        </w:rPr>
        <w:tab/>
      </w:r>
      <w:r>
        <w:rPr>
          <w:sz w:val="24"/>
        </w:rPr>
        <w:tab/>
        <w:t>...........................................................</w:t>
      </w:r>
    </w:p>
    <w:p w:rsidR="005C007C" w:rsidRDefault="005C007C" w:rsidP="00FF4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/>
          <w:sz w:val="24"/>
          <w:u w:val="single"/>
        </w:rPr>
      </w:pPr>
    </w:p>
    <w:p w:rsidR="005C007C" w:rsidRDefault="005C007C" w:rsidP="00FF4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/>
          <w:sz w:val="24"/>
          <w:u w:val="single"/>
        </w:rPr>
      </w:pPr>
      <w:r>
        <w:rPr>
          <w:b/>
          <w:sz w:val="24"/>
          <w:u w:val="single"/>
        </w:rPr>
        <w:t>ΣΤΟΙΧΕΙΑ ‘ΠΡΟΓΡΑΜΜΑΤΟΣ ΜΕΤΑΠΤΥΧΙΑΚΩΝ ΣΠΟΥΔΩΝ’</w:t>
      </w:r>
    </w:p>
    <w:p w:rsidR="005C007C" w:rsidRDefault="005C007C" w:rsidP="00FF4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/>
          <w:sz w:val="24"/>
          <w:u w:val="single"/>
        </w:rPr>
      </w:pPr>
    </w:p>
    <w:p w:rsidR="005C007C" w:rsidRPr="00DE6A28" w:rsidRDefault="005C007C" w:rsidP="00FF4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sz w:val="24"/>
        </w:rPr>
      </w:pPr>
      <w:r w:rsidRPr="00DE6A28">
        <w:rPr>
          <w:sz w:val="24"/>
        </w:rPr>
        <w:t>ΠΑΝΕΠΙΣΤΗΜΙΟ:</w:t>
      </w:r>
      <w:r w:rsidRPr="00DE6A28">
        <w:rPr>
          <w:sz w:val="24"/>
        </w:rPr>
        <w:tab/>
      </w:r>
      <w:r w:rsidRPr="00DE6A28">
        <w:rPr>
          <w:sz w:val="24"/>
        </w:rPr>
        <w:tab/>
        <w:t>............................................................</w:t>
      </w:r>
    </w:p>
    <w:p w:rsidR="005C007C" w:rsidRPr="00DE6A28" w:rsidRDefault="005C007C" w:rsidP="00FF4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sz w:val="24"/>
        </w:rPr>
      </w:pPr>
    </w:p>
    <w:p w:rsidR="005C007C" w:rsidRPr="00DE6A28" w:rsidRDefault="005C007C" w:rsidP="00FF4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sz w:val="24"/>
        </w:rPr>
      </w:pPr>
      <w:r w:rsidRPr="00DE6A28">
        <w:rPr>
          <w:sz w:val="24"/>
        </w:rPr>
        <w:t>ΤΜΗΜΑ/ΚΑΤΕΥΘΥΝΣΗ:</w:t>
      </w:r>
      <w:r w:rsidRPr="00DE6A28">
        <w:rPr>
          <w:sz w:val="24"/>
        </w:rPr>
        <w:tab/>
        <w:t>............................................................</w:t>
      </w:r>
    </w:p>
    <w:p w:rsidR="005C007C" w:rsidRPr="00DE6A28" w:rsidRDefault="005C007C" w:rsidP="00FF4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sz w:val="24"/>
        </w:rPr>
      </w:pPr>
    </w:p>
    <w:p w:rsidR="005C007C" w:rsidRPr="00DE6A28" w:rsidRDefault="005C007C" w:rsidP="00FF4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sz w:val="24"/>
        </w:rPr>
      </w:pPr>
      <w:r w:rsidRPr="00DE6A28">
        <w:rPr>
          <w:sz w:val="24"/>
        </w:rPr>
        <w:t>ΗΜΕΡΟΜΗΝΙΑ ΕΓΓΡ</w:t>
      </w:r>
      <w:r>
        <w:rPr>
          <w:sz w:val="24"/>
        </w:rPr>
        <w:t>Α</w:t>
      </w:r>
      <w:r w:rsidRPr="00DE6A28">
        <w:rPr>
          <w:sz w:val="24"/>
        </w:rPr>
        <w:t>ΦΗΣ</w:t>
      </w:r>
      <w:r>
        <w:rPr>
          <w:sz w:val="24"/>
        </w:rPr>
        <w:t>:</w:t>
      </w:r>
      <w:r>
        <w:rPr>
          <w:sz w:val="24"/>
        </w:rPr>
        <w:tab/>
        <w:t>............................................................</w:t>
      </w:r>
    </w:p>
    <w:p w:rsidR="005C007C" w:rsidRPr="00E13F6C" w:rsidRDefault="005C007C" w:rsidP="00FF4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/>
          <w:sz w:val="24"/>
          <w:u w:val="single"/>
        </w:rPr>
      </w:pPr>
    </w:p>
    <w:p w:rsidR="005C007C" w:rsidRDefault="005C007C" w:rsidP="00FF4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Με την παρούσα αίτηση: </w:t>
      </w:r>
    </w:p>
    <w:p w:rsidR="005C007C" w:rsidRPr="00FF49DF" w:rsidRDefault="005C007C" w:rsidP="00FF4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sz w:val="24"/>
        </w:rPr>
      </w:pPr>
      <w:r w:rsidRPr="00FF49DF">
        <w:rPr>
          <w:sz w:val="24"/>
        </w:rPr>
        <w:t xml:space="preserve">(α) σας γνωρίζω το ενδιαφέρον μου να συμμετάσχω στο διαγωνισμό που οργανώνεται από το </w:t>
      </w:r>
      <w:r w:rsidRPr="00FF49DF">
        <w:rPr>
          <w:sz w:val="24"/>
          <w:lang w:val="en-US"/>
        </w:rPr>
        <w:t>EBEN</w:t>
      </w:r>
      <w:r w:rsidRPr="00E13F6C">
        <w:rPr>
          <w:sz w:val="24"/>
        </w:rPr>
        <w:t xml:space="preserve"> </w:t>
      </w:r>
      <w:r w:rsidRPr="00FF49DF">
        <w:rPr>
          <w:sz w:val="24"/>
          <w:lang w:val="en-US"/>
        </w:rPr>
        <w:t>Gr</w:t>
      </w:r>
      <w:r w:rsidRPr="00FF49DF">
        <w:rPr>
          <w:sz w:val="24"/>
        </w:rPr>
        <w:t xml:space="preserve">, σύμφωνα με τους όρους της </w:t>
      </w:r>
      <w:r>
        <w:rPr>
          <w:sz w:val="24"/>
        </w:rPr>
        <w:t xml:space="preserve">σχετικής </w:t>
      </w:r>
      <w:r w:rsidRPr="00FF49DF">
        <w:rPr>
          <w:sz w:val="24"/>
        </w:rPr>
        <w:t xml:space="preserve">Ανακοίνωσης </w:t>
      </w:r>
      <w:r>
        <w:rPr>
          <w:sz w:val="24"/>
        </w:rPr>
        <w:t>και</w:t>
      </w:r>
    </w:p>
    <w:p w:rsidR="005C007C" w:rsidRPr="00FF49DF" w:rsidRDefault="005C007C" w:rsidP="00FF4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sz w:val="24"/>
        </w:rPr>
      </w:pPr>
      <w:r w:rsidRPr="00FF49DF">
        <w:rPr>
          <w:sz w:val="24"/>
        </w:rPr>
        <w:t>(β) επιτρέπω τη δημοσιοποίηση των ανωτέρω στοιχείων μου (εφόσον υποβάλω εργασία) και της υποβ</w:t>
      </w:r>
      <w:r>
        <w:rPr>
          <w:sz w:val="24"/>
        </w:rPr>
        <w:t>ληθείσ</w:t>
      </w:r>
      <w:r w:rsidRPr="00FF49DF">
        <w:rPr>
          <w:sz w:val="24"/>
        </w:rPr>
        <w:t xml:space="preserve">ας εργασίας.  </w:t>
      </w:r>
    </w:p>
    <w:p w:rsidR="005C007C" w:rsidRPr="00E13F6C" w:rsidRDefault="005C007C" w:rsidP="00FF4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/>
          <w:sz w:val="24"/>
          <w:u w:val="single"/>
        </w:rPr>
      </w:pPr>
    </w:p>
    <w:p w:rsidR="005C007C" w:rsidRDefault="005C007C" w:rsidP="00FF4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/>
          <w:sz w:val="24"/>
          <w:u w:val="single"/>
        </w:rPr>
      </w:pPr>
      <w:r>
        <w:rPr>
          <w:b/>
          <w:sz w:val="24"/>
          <w:u w:val="single"/>
        </w:rPr>
        <w:t>Αθήνα, (ημερομηνία) .........................</w:t>
      </w:r>
    </w:p>
    <w:p w:rsidR="005C007C" w:rsidRPr="00E13F6C" w:rsidRDefault="005C007C" w:rsidP="00FF4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/>
          <w:sz w:val="24"/>
          <w:u w:val="single"/>
        </w:rPr>
      </w:pPr>
    </w:p>
    <w:p w:rsidR="005C007C" w:rsidRPr="00CA4C61" w:rsidRDefault="005C007C" w:rsidP="00FF4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Η παρούσα αίτηση υποβάλλεται ηλεκτρονικά στο </w:t>
      </w:r>
      <w:hyperlink r:id="rId7" w:history="1">
        <w:r w:rsidRPr="00D2107B">
          <w:rPr>
            <w:rStyle w:val="Hyperlink"/>
            <w:b/>
            <w:sz w:val="24"/>
            <w:lang w:val="en-US"/>
          </w:rPr>
          <w:t>info</w:t>
        </w:r>
        <w:r w:rsidRPr="00D2107B">
          <w:rPr>
            <w:rStyle w:val="Hyperlink"/>
            <w:b/>
            <w:sz w:val="24"/>
          </w:rPr>
          <w:t>@</w:t>
        </w:r>
        <w:r w:rsidRPr="00D2107B">
          <w:rPr>
            <w:rStyle w:val="Hyperlink"/>
            <w:b/>
            <w:sz w:val="24"/>
            <w:lang w:val="en-US"/>
          </w:rPr>
          <w:t>eben</w:t>
        </w:r>
        <w:r w:rsidRPr="00D2107B">
          <w:rPr>
            <w:rStyle w:val="Hyperlink"/>
            <w:b/>
            <w:sz w:val="24"/>
          </w:rPr>
          <w:t>.</w:t>
        </w:r>
        <w:r w:rsidRPr="00D2107B">
          <w:rPr>
            <w:rStyle w:val="Hyperlink"/>
            <w:b/>
            <w:sz w:val="24"/>
            <w:lang w:val="en-US"/>
          </w:rPr>
          <w:t>gr</w:t>
        </w:r>
      </w:hyperlink>
    </w:p>
    <w:p w:rsidR="005C007C" w:rsidRPr="006324BD" w:rsidRDefault="005C007C" w:rsidP="00FF4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sz w:val="24"/>
        </w:rPr>
      </w:pPr>
      <w:r w:rsidRPr="006324BD">
        <w:rPr>
          <w:sz w:val="24"/>
        </w:rPr>
        <w:t xml:space="preserve">(υπόψη κας </w:t>
      </w:r>
      <w:r>
        <w:rPr>
          <w:sz w:val="24"/>
        </w:rPr>
        <w:t xml:space="preserve">Λ. </w:t>
      </w:r>
      <w:r w:rsidRPr="006324BD">
        <w:rPr>
          <w:sz w:val="24"/>
        </w:rPr>
        <w:t>Μπούρα, τηλ 210-9431</w:t>
      </w:r>
      <w:r>
        <w:rPr>
          <w:sz w:val="24"/>
        </w:rPr>
        <w:t xml:space="preserve"> </w:t>
      </w:r>
      <w:bookmarkStart w:id="0" w:name="_GoBack"/>
      <w:bookmarkEnd w:id="0"/>
      <w:r w:rsidRPr="006324BD">
        <w:rPr>
          <w:sz w:val="24"/>
        </w:rPr>
        <w:t>214 κιν 6972</w:t>
      </w:r>
      <w:r>
        <w:rPr>
          <w:sz w:val="24"/>
        </w:rPr>
        <w:t xml:space="preserve"> </w:t>
      </w:r>
      <w:r w:rsidRPr="006324BD">
        <w:rPr>
          <w:sz w:val="24"/>
        </w:rPr>
        <w:t>163</w:t>
      </w:r>
      <w:r>
        <w:rPr>
          <w:sz w:val="24"/>
        </w:rPr>
        <w:t xml:space="preserve"> </w:t>
      </w:r>
      <w:r w:rsidRPr="006324BD">
        <w:rPr>
          <w:sz w:val="24"/>
        </w:rPr>
        <w:t xml:space="preserve">218) </w:t>
      </w:r>
    </w:p>
    <w:p w:rsidR="005C007C" w:rsidRDefault="005C007C" w:rsidP="00FF4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/>
          <w:sz w:val="24"/>
          <w:u w:val="single"/>
        </w:rPr>
      </w:pPr>
    </w:p>
    <w:sectPr w:rsidR="005C007C" w:rsidSect="00144187">
      <w:head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007C" w:rsidRDefault="005C007C" w:rsidP="008F4B0F">
      <w:pPr>
        <w:spacing w:after="0" w:line="240" w:lineRule="auto"/>
      </w:pPr>
      <w:r>
        <w:separator/>
      </w:r>
    </w:p>
  </w:endnote>
  <w:endnote w:type="continuationSeparator" w:id="0">
    <w:p w:rsidR="005C007C" w:rsidRDefault="005C007C" w:rsidP="008F4B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007C" w:rsidRDefault="005C007C" w:rsidP="008F4B0F">
      <w:pPr>
        <w:spacing w:after="0" w:line="240" w:lineRule="auto"/>
      </w:pPr>
      <w:r>
        <w:separator/>
      </w:r>
    </w:p>
  </w:footnote>
  <w:footnote w:type="continuationSeparator" w:id="0">
    <w:p w:rsidR="005C007C" w:rsidRDefault="005C007C" w:rsidP="008F4B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07C" w:rsidRDefault="005C007C">
    <w:pPr>
      <w:pStyle w:val="Header"/>
    </w:pPr>
    <w:r w:rsidRPr="008B17A3">
      <w:rPr>
        <w:noProof/>
        <w:lang w:eastAsia="el-G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0" o:spid="_x0000_i1026" type="#_x0000_t75" alt="Eben Logo_new.png" style="width:67.5pt;height:47.25pt;visibility:visible">
          <v:imagedata r:id="rId1" o:title=""/>
        </v:shape>
      </w:pict>
    </w:r>
  </w:p>
  <w:p w:rsidR="005C007C" w:rsidRDefault="005C007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B143F"/>
    <w:multiLevelType w:val="hybridMultilevel"/>
    <w:tmpl w:val="EDBCD152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BB0D30"/>
    <w:multiLevelType w:val="hybridMultilevel"/>
    <w:tmpl w:val="1D7EDE48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6A28"/>
    <w:rsid w:val="00144187"/>
    <w:rsid w:val="00154CB9"/>
    <w:rsid w:val="00204074"/>
    <w:rsid w:val="002F484C"/>
    <w:rsid w:val="003A5B00"/>
    <w:rsid w:val="003B7CFE"/>
    <w:rsid w:val="00541375"/>
    <w:rsid w:val="005963F6"/>
    <w:rsid w:val="00597CCA"/>
    <w:rsid w:val="005C007C"/>
    <w:rsid w:val="005C5AC4"/>
    <w:rsid w:val="006324BD"/>
    <w:rsid w:val="006518FD"/>
    <w:rsid w:val="00714CBF"/>
    <w:rsid w:val="00723FFA"/>
    <w:rsid w:val="00833214"/>
    <w:rsid w:val="0087401C"/>
    <w:rsid w:val="008B17A3"/>
    <w:rsid w:val="008F4B0F"/>
    <w:rsid w:val="009107BA"/>
    <w:rsid w:val="009A7A28"/>
    <w:rsid w:val="00A207AF"/>
    <w:rsid w:val="00B21945"/>
    <w:rsid w:val="00CA4C61"/>
    <w:rsid w:val="00D2107B"/>
    <w:rsid w:val="00D33BB5"/>
    <w:rsid w:val="00D670B4"/>
    <w:rsid w:val="00D67CCF"/>
    <w:rsid w:val="00D875A6"/>
    <w:rsid w:val="00DE6A28"/>
    <w:rsid w:val="00DE6FBB"/>
    <w:rsid w:val="00E13F6C"/>
    <w:rsid w:val="00FF4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A28"/>
    <w:pPr>
      <w:spacing w:after="200" w:line="276" w:lineRule="auto"/>
    </w:pPr>
    <w:rPr>
      <w:rFonts w:ascii="Calibri" w:hAnsi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E6A28"/>
    <w:pPr>
      <w:ind w:left="720"/>
      <w:contextualSpacing/>
    </w:pPr>
  </w:style>
  <w:style w:type="table" w:styleId="TableGrid">
    <w:name w:val="Table Grid"/>
    <w:basedOn w:val="TableNormal"/>
    <w:uiPriority w:val="99"/>
    <w:rsid w:val="00DE6A28"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E6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E6A28"/>
    <w:rPr>
      <w:rFonts w:ascii="Tahoma" w:eastAsia="Times New Roman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uiPriority w:val="99"/>
    <w:rsid w:val="00CA4C61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F4B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F4B0F"/>
    <w:rPr>
      <w:rFonts w:ascii="Calibri" w:eastAsia="Times New Roman" w:hAnsi="Calibri"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rsid w:val="008F4B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F4B0F"/>
    <w:rPr>
      <w:rFonts w:ascii="Calibri" w:eastAsia="Times New Roman" w:hAnsi="Calibri" w:cs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eben.g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191</Words>
  <Characters>1036</Characters>
  <Application>Microsoft Office Outlook</Application>
  <DocSecurity>0</DocSecurity>
  <Lines>0</Lines>
  <Paragraphs>0</Paragraphs>
  <ScaleCrop>false</ScaleCrop>
  <Company>University of Nicosia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filos</dc:creator>
  <cp:keywords/>
  <dc:description/>
  <cp:lastModifiedBy>nml</cp:lastModifiedBy>
  <cp:revision>3</cp:revision>
  <dcterms:created xsi:type="dcterms:W3CDTF">2014-12-03T09:40:00Z</dcterms:created>
  <dcterms:modified xsi:type="dcterms:W3CDTF">2014-12-03T10:30:00Z</dcterms:modified>
</cp:coreProperties>
</file>