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824" w:rsidRDefault="006D19DE" w:rsidP="009B7824">
      <w:pPr>
        <w:pStyle w:val="Heading3"/>
        <w:jc w:val="left"/>
        <w:rPr>
          <w:b w:val="0"/>
          <w:sz w:val="16"/>
          <w:szCs w:val="16"/>
        </w:rPr>
      </w:pPr>
      <w:r>
        <w:rPr>
          <w:b w:val="0"/>
          <w:noProof/>
          <w:sz w:val="16"/>
          <w:szCs w:val="16"/>
        </w:rPr>
        <w:pict>
          <v:rect id="_x0000_s1026" style="position:absolute;margin-left:-18pt;margin-top:-59.35pt;width:549pt;height:774pt;z-index:1" filled="f"/>
        </w:pict>
      </w:r>
    </w:p>
    <w:p w:rsidR="009B7824" w:rsidRDefault="009B7824" w:rsidP="009B7824">
      <w:pPr>
        <w:pStyle w:val="Heading3"/>
      </w:pPr>
      <w:r>
        <w:t>ΥΠΕΥΘΥΝΗ ΔΗΛΩΣΗ</w:t>
      </w:r>
    </w:p>
    <w:p w:rsidR="009B7824" w:rsidRDefault="009B7824" w:rsidP="009B7824">
      <w:pPr>
        <w:pStyle w:val="Heading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:rsidR="009B7824" w:rsidRDefault="009B7824" w:rsidP="009B7824">
      <w:pPr>
        <w:pStyle w:val="Header"/>
        <w:tabs>
          <w:tab w:val="clear" w:pos="4153"/>
          <w:tab w:val="clear" w:pos="8306"/>
        </w:tabs>
      </w:pPr>
    </w:p>
    <w:p w:rsidR="009B7824" w:rsidRDefault="009B7824" w:rsidP="009B7824">
      <w:pPr>
        <w:pStyle w:val="BodyText2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9B7824" w:rsidRDefault="009B7824" w:rsidP="009B7824">
      <w:pPr>
        <w:pStyle w:val="BodyText"/>
        <w:jc w:val="left"/>
        <w:rPr>
          <w:bCs/>
          <w:sz w:val="22"/>
        </w:rPr>
      </w:pPr>
    </w:p>
    <w:p w:rsidR="009B7824" w:rsidRDefault="009B7824" w:rsidP="009B7824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9B7824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9B7824" w:rsidRDefault="009B7824" w:rsidP="0021378F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9B7824" w:rsidRPr="00601C9D" w:rsidRDefault="008E0E3F" w:rsidP="0021378F">
            <w:pPr>
              <w:spacing w:before="240"/>
              <w:ind w:right="-6878"/>
              <w:rPr>
                <w:rFonts w:ascii="Arial" w:hAnsi="Arial" w:cs="Arial"/>
                <w:b/>
              </w:rPr>
            </w:pPr>
            <w:r w:rsidRPr="00601C9D">
              <w:rPr>
                <w:rFonts w:ascii="Arial" w:hAnsi="Arial" w:cs="Arial"/>
                <w:b/>
              </w:rPr>
              <w:t>ΤΗ Δ/ΝΣΗ ΣΠΟΥΔΩΝ &amp; ΦΟΙΤΗΤΙΚΗΣ ΜΕΡΙΜΝΑΣ ΤΟΥ ΙΟΝΙΟΥ ΠΑΝ/ΜΙΟΥ</w:t>
            </w:r>
          </w:p>
        </w:tc>
      </w:tr>
      <w:tr w:rsidR="009B7824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9B7824" w:rsidRDefault="009B7824" w:rsidP="0021378F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9B7824" w:rsidRDefault="009B7824" w:rsidP="0021378F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9B7824" w:rsidRDefault="009B7824" w:rsidP="0021378F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9B7824" w:rsidRDefault="009B7824" w:rsidP="0021378F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9B7824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9B7824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9B7824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9B7824" w:rsidRDefault="009B7824" w:rsidP="0021378F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9B7824" w:rsidRDefault="009B7824" w:rsidP="0021378F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9B7824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9B7824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9B7824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9B7824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Αρ. Τηλεομοιοτύπου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B7824" w:rsidRDefault="009B7824" w:rsidP="00213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9B7824" w:rsidRDefault="009B7824" w:rsidP="00213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9B7824" w:rsidRDefault="009B7824" w:rsidP="0021378F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9B7824" w:rsidRDefault="009B7824" w:rsidP="009B7824">
      <w:pPr>
        <w:rPr>
          <w:rFonts w:ascii="Arial" w:hAnsi="Arial" w:cs="Arial"/>
          <w:b/>
          <w:bCs/>
          <w:sz w:val="28"/>
        </w:rPr>
      </w:pPr>
    </w:p>
    <w:p w:rsidR="009B7824" w:rsidRDefault="009B7824" w:rsidP="009B7824">
      <w:pPr>
        <w:rPr>
          <w:sz w:val="16"/>
        </w:rPr>
      </w:pPr>
    </w:p>
    <w:p w:rsidR="009B7824" w:rsidRDefault="009B7824" w:rsidP="009B7824">
      <w:pPr>
        <w:sectPr w:rsidR="009B7824">
          <w:headerReference w:type="default" r:id="rId6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9B7824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9B7824" w:rsidRDefault="009B7824" w:rsidP="0021378F">
            <w:pPr>
              <w:ind w:right="124"/>
              <w:rPr>
                <w:rFonts w:ascii="Arial" w:hAnsi="Arial" w:cs="Arial"/>
                <w:sz w:val="18"/>
              </w:rPr>
            </w:pPr>
          </w:p>
          <w:p w:rsidR="009B7824" w:rsidRDefault="009B7824" w:rsidP="0021378F">
            <w:pPr>
              <w:ind w:right="12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>
              <w:rPr>
                <w:rFonts w:ascii="Arial" w:hAnsi="Arial" w:cs="Arial"/>
                <w:sz w:val="18"/>
                <w:vertAlign w:val="superscript"/>
              </w:rPr>
              <w:t>(3)</w:t>
            </w:r>
            <w:r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</w:tc>
      </w:tr>
      <w:tr w:rsidR="009B7824"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9B7824" w:rsidRPr="00601C9D" w:rsidRDefault="00B90855" w:rsidP="0021378F">
            <w:pPr>
              <w:spacing w:before="60"/>
              <w:ind w:right="125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b/>
                <w:i/>
              </w:rPr>
              <w:t xml:space="preserve">      Δεν έχω εισπράξει το στεγαστικό επίδομα για το ίδιο έτος άλλη φορά.</w:t>
            </w:r>
          </w:p>
        </w:tc>
      </w:tr>
      <w:tr w:rsidR="009B7824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B7824" w:rsidRDefault="009B7824" w:rsidP="0021378F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9B7824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B7824" w:rsidRDefault="009B7824" w:rsidP="0021378F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9B7824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B7824" w:rsidRDefault="009B7824" w:rsidP="0021378F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9B7824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B7824" w:rsidRDefault="009B7824" w:rsidP="0021378F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9B7824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D0515D" w:rsidRPr="008E0E3F" w:rsidRDefault="00D0515D" w:rsidP="0021378F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9B7824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B7824" w:rsidRDefault="009B7824" w:rsidP="0021378F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9B7824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B7824" w:rsidRDefault="009B7824" w:rsidP="0021378F">
            <w:pPr>
              <w:spacing w:before="60"/>
              <w:ind w:right="125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(4)</w:t>
            </w:r>
          </w:p>
        </w:tc>
      </w:tr>
    </w:tbl>
    <w:p w:rsidR="009B7824" w:rsidRDefault="009B7824" w:rsidP="009B7824"/>
    <w:p w:rsidR="009B7824" w:rsidRPr="00F92611" w:rsidRDefault="009B7824" w:rsidP="009B7824">
      <w:pPr>
        <w:pStyle w:val="BodyTextIndent"/>
        <w:ind w:left="0" w:right="484"/>
        <w:jc w:val="right"/>
        <w:rPr>
          <w:sz w:val="16"/>
          <w:lang w:val="en-US"/>
        </w:rPr>
      </w:pPr>
      <w:r>
        <w:rPr>
          <w:sz w:val="16"/>
        </w:rPr>
        <w:t xml:space="preserve">Ημερομηνία:      </w:t>
      </w:r>
      <w:r w:rsidR="00601C9D" w:rsidRPr="00C12EDC">
        <w:rPr>
          <w:b/>
          <w:sz w:val="24"/>
        </w:rPr>
        <w:t>…</w:t>
      </w:r>
      <w:r w:rsidRPr="00C12EDC">
        <w:rPr>
          <w:b/>
          <w:sz w:val="24"/>
        </w:rPr>
        <w:t>…</w:t>
      </w:r>
      <w:r w:rsidR="00B90855">
        <w:rPr>
          <w:b/>
          <w:sz w:val="24"/>
        </w:rPr>
        <w:t>…</w:t>
      </w:r>
      <w:r w:rsidR="00F92611">
        <w:rPr>
          <w:b/>
          <w:sz w:val="24"/>
          <w:lang w:val="en-US"/>
        </w:rPr>
        <w:t>2015</w:t>
      </w:r>
    </w:p>
    <w:p w:rsidR="009B7824" w:rsidRDefault="009B7824" w:rsidP="009B7824">
      <w:pPr>
        <w:pStyle w:val="BodyTextIndent"/>
        <w:ind w:left="0" w:right="484"/>
        <w:jc w:val="right"/>
        <w:rPr>
          <w:sz w:val="16"/>
        </w:rPr>
      </w:pPr>
    </w:p>
    <w:p w:rsidR="009B7824" w:rsidRDefault="009B7824" w:rsidP="009B7824">
      <w:pPr>
        <w:pStyle w:val="BodyTextIndent"/>
        <w:ind w:left="0" w:right="484"/>
        <w:jc w:val="right"/>
        <w:rPr>
          <w:sz w:val="16"/>
        </w:rPr>
      </w:pPr>
      <w:r>
        <w:rPr>
          <w:sz w:val="16"/>
        </w:rPr>
        <w:t>Ο – Η Δηλ.</w:t>
      </w:r>
    </w:p>
    <w:p w:rsidR="009B7824" w:rsidRDefault="009B7824" w:rsidP="009B7824">
      <w:pPr>
        <w:pStyle w:val="BodyTextIndent"/>
        <w:ind w:left="0"/>
        <w:jc w:val="right"/>
        <w:rPr>
          <w:sz w:val="16"/>
        </w:rPr>
      </w:pPr>
    </w:p>
    <w:p w:rsidR="009B7824" w:rsidRDefault="009B7824" w:rsidP="009B7824">
      <w:pPr>
        <w:pStyle w:val="BodyTextIndent"/>
        <w:ind w:left="0"/>
        <w:jc w:val="right"/>
        <w:rPr>
          <w:sz w:val="16"/>
        </w:rPr>
      </w:pPr>
    </w:p>
    <w:p w:rsidR="009B7824" w:rsidRDefault="009B7824" w:rsidP="009B7824">
      <w:pPr>
        <w:pStyle w:val="BodyTextIndent"/>
        <w:ind w:left="0"/>
        <w:jc w:val="right"/>
        <w:rPr>
          <w:sz w:val="16"/>
        </w:rPr>
      </w:pPr>
    </w:p>
    <w:p w:rsidR="009B7824" w:rsidRDefault="009B7824" w:rsidP="009B7824">
      <w:pPr>
        <w:pStyle w:val="BodyTextIndent"/>
        <w:ind w:left="0" w:right="484"/>
        <w:jc w:val="right"/>
        <w:rPr>
          <w:sz w:val="16"/>
        </w:rPr>
      </w:pPr>
      <w:r>
        <w:rPr>
          <w:sz w:val="16"/>
        </w:rPr>
        <w:t>(Υπογραφή)</w:t>
      </w:r>
    </w:p>
    <w:p w:rsidR="009B7824" w:rsidRDefault="009B7824" w:rsidP="009B7824">
      <w:pPr>
        <w:jc w:val="both"/>
        <w:rPr>
          <w:rFonts w:ascii="Arial" w:hAnsi="Arial" w:cs="Arial"/>
          <w:sz w:val="18"/>
        </w:rPr>
      </w:pPr>
    </w:p>
    <w:p w:rsidR="009B7824" w:rsidRDefault="009B7824" w:rsidP="00C12EDC">
      <w:pPr>
        <w:pStyle w:val="BodyTextIndent"/>
        <w:ind w:left="0"/>
        <w:jc w:val="both"/>
        <w:rPr>
          <w:sz w:val="18"/>
        </w:rPr>
      </w:pPr>
      <w:r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9B7824" w:rsidRDefault="00C12EDC" w:rsidP="009B7824">
      <w:pPr>
        <w:pStyle w:val="BodyTextIndent"/>
        <w:jc w:val="both"/>
        <w:rPr>
          <w:sz w:val="18"/>
        </w:rPr>
      </w:pPr>
      <w:r w:rsidRPr="00C12EDC">
        <w:rPr>
          <w:sz w:val="18"/>
        </w:rPr>
        <w:t xml:space="preserve">    </w:t>
      </w:r>
      <w:r w:rsidR="009B7824">
        <w:rPr>
          <w:sz w:val="18"/>
        </w:rPr>
        <w:t xml:space="preserve">(2) Αναγράφεται ολογράφως. </w:t>
      </w:r>
    </w:p>
    <w:p w:rsidR="009B7824" w:rsidRDefault="00C12EDC" w:rsidP="009B7824">
      <w:pPr>
        <w:pStyle w:val="BodyTextIndent"/>
        <w:jc w:val="both"/>
        <w:rPr>
          <w:sz w:val="18"/>
        </w:rPr>
      </w:pPr>
      <w:r w:rsidRPr="00C12EDC">
        <w:rPr>
          <w:sz w:val="18"/>
        </w:rPr>
        <w:t xml:space="preserve">    </w:t>
      </w:r>
      <w:r w:rsidR="009B7824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9B7824" w:rsidRDefault="00C12EDC" w:rsidP="009B7824">
      <w:pPr>
        <w:pStyle w:val="BodyTextIndent"/>
        <w:jc w:val="both"/>
      </w:pPr>
      <w:r w:rsidRPr="00C12EDC">
        <w:rPr>
          <w:sz w:val="18"/>
        </w:rPr>
        <w:t xml:space="preserve">   </w:t>
      </w:r>
      <w:r w:rsidR="009B7824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:rsidR="00E51065" w:rsidRPr="00E51065" w:rsidRDefault="009B7824" w:rsidP="009B7824">
      <w:pPr>
        <w:rPr>
          <w:rFonts w:ascii="Arial" w:hAnsi="Arial" w:cs="Arial"/>
          <w:sz w:val="20"/>
        </w:rPr>
      </w:pPr>
      <w:r>
        <w:t xml:space="preserve"> </w:t>
      </w:r>
    </w:p>
    <w:sectPr w:rsidR="00E51065" w:rsidRPr="00E51065" w:rsidSect="00D91330">
      <w:headerReference w:type="default" r:id="rId7"/>
      <w:type w:val="continuous"/>
      <w:pgSz w:w="11906" w:h="16838" w:code="9"/>
      <w:pgMar w:top="1440" w:right="851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9A1" w:rsidRDefault="005E29A1">
      <w:r>
        <w:separator/>
      </w:r>
    </w:p>
  </w:endnote>
  <w:endnote w:type="continuationSeparator" w:id="0">
    <w:p w:rsidR="005E29A1" w:rsidRDefault="005E2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9A1" w:rsidRDefault="005E29A1">
      <w:r>
        <w:separator/>
      </w:r>
    </w:p>
  </w:footnote>
  <w:footnote w:type="continuationSeparator" w:id="0">
    <w:p w:rsidR="005E29A1" w:rsidRDefault="005E2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10420"/>
    </w:tblGrid>
    <w:tr w:rsidR="00944E55">
      <w:tc>
        <w:tcPr>
          <w:tcW w:w="10420" w:type="dxa"/>
        </w:tcPr>
        <w:p w:rsidR="00944E55" w:rsidRDefault="00286041" w:rsidP="0021378F">
          <w:pPr>
            <w:pStyle w:val="Header"/>
            <w:jc w:val="center"/>
            <w:rPr>
              <w:b/>
              <w:bCs/>
              <w:sz w:val="16"/>
            </w:rPr>
          </w:pPr>
          <w:r w:rsidRPr="00286041">
            <w:rPr>
              <w:rFonts w:ascii="Arial" w:hAnsi="Arial" w:cs="Arial"/>
              <w:noProof/>
              <w:sz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Εικόνα 1" o:spid="_x0000_i1025" type="#_x0000_t75" style="width:41.25pt;height:42pt;visibility:visible">
                <v:imagedata r:id="rId1" o:title=""/>
              </v:shape>
            </w:pict>
          </w:r>
        </w:p>
      </w:tc>
    </w:tr>
  </w:tbl>
  <w:p w:rsidR="00944E55" w:rsidRDefault="00944E55">
    <w:pPr>
      <w:pStyle w:val="Header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E55" w:rsidRDefault="00944E55">
    <w:pPr>
      <w:pStyle w:val="Header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A2A"/>
    <w:rsid w:val="000E72A3"/>
    <w:rsid w:val="001F2A2A"/>
    <w:rsid w:val="0021378F"/>
    <w:rsid w:val="002671AB"/>
    <w:rsid w:val="00286041"/>
    <w:rsid w:val="005E29A1"/>
    <w:rsid w:val="00601C9D"/>
    <w:rsid w:val="006D19DE"/>
    <w:rsid w:val="00884D58"/>
    <w:rsid w:val="008E0E3F"/>
    <w:rsid w:val="00901D92"/>
    <w:rsid w:val="00944E55"/>
    <w:rsid w:val="009B7824"/>
    <w:rsid w:val="00B74BFD"/>
    <w:rsid w:val="00B90855"/>
    <w:rsid w:val="00BD7702"/>
    <w:rsid w:val="00C12EDC"/>
    <w:rsid w:val="00D0515D"/>
    <w:rsid w:val="00D74CBA"/>
    <w:rsid w:val="00D91330"/>
    <w:rsid w:val="00E068BB"/>
    <w:rsid w:val="00E51065"/>
    <w:rsid w:val="00EF358F"/>
    <w:rsid w:val="00F92611"/>
    <w:rsid w:val="00FD0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824"/>
    <w:rPr>
      <w:sz w:val="24"/>
      <w:szCs w:val="24"/>
    </w:rPr>
  </w:style>
  <w:style w:type="paragraph" w:styleId="Heading3">
    <w:name w:val="heading 3"/>
    <w:basedOn w:val="Normal"/>
    <w:next w:val="Normal"/>
    <w:qFormat/>
    <w:rsid w:val="009B7824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7824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9B7824"/>
    <w:pPr>
      <w:spacing w:after="120"/>
      <w:jc w:val="center"/>
    </w:pPr>
    <w:rPr>
      <w:rFonts w:ascii="Arial" w:hAnsi="Arial" w:cs="Arial"/>
      <w:sz w:val="28"/>
    </w:rPr>
  </w:style>
  <w:style w:type="paragraph" w:styleId="BodyText2">
    <w:name w:val="Body Text 2"/>
    <w:basedOn w:val="Normal"/>
    <w:rsid w:val="009B78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BodyTextIndent">
    <w:name w:val="Body Text Indent"/>
    <w:basedOn w:val="Normal"/>
    <w:rsid w:val="009B7824"/>
    <w:pPr>
      <w:ind w:left="-180"/>
    </w:pPr>
    <w:rPr>
      <w:rFonts w:ascii="Arial" w:hAnsi="Arial" w:cs="Arial"/>
      <w:sz w:val="20"/>
    </w:rPr>
  </w:style>
  <w:style w:type="paragraph" w:styleId="Footer">
    <w:name w:val="footer"/>
    <w:basedOn w:val="Normal"/>
    <w:rsid w:val="00E068B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60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mpaq\Desktop\&#933;&#928;&#917;&#933;&#920;&#933;&#925;&#919;%20&#916;&#919;&#923;&#937;&#931;&#919;%20&#931;&#932;&#917;&#915;&#913;&#931;&#932;&#921;&#922;&#927;%202013-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ΥΠΕΥΘΥΝΗ ΔΗΛΩΣΗ ΣΤΕΓΑΣΤΙΚΟ 2013-14.dotx</Template>
  <TotalTime>1</TotalTime>
  <Pages>1</Pages>
  <Words>226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Ionian University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cp:lastModifiedBy>user</cp:lastModifiedBy>
  <cp:revision>2</cp:revision>
  <cp:lastPrinted>2008-06-05T11:59:00Z</cp:lastPrinted>
  <dcterms:created xsi:type="dcterms:W3CDTF">2015-01-28T15:00:00Z</dcterms:created>
  <dcterms:modified xsi:type="dcterms:W3CDTF">2015-01-28T15:00:00Z</dcterms:modified>
</cp:coreProperties>
</file>